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631DB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422B4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631DBF">
              <w:rPr>
                <w:rFonts w:ascii="Myriad Pro" w:hAnsi="Myriad Pro"/>
                <w:noProof/>
                <w:sz w:val="22"/>
              </w:rPr>
              <w:t>01.06.12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8E287F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9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D37E1C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 w:hint="eastAsia"/>
                <w:sz w:val="22"/>
                <w:lang w:eastAsia="ja-JP"/>
              </w:rPr>
              <w:t>Unbefristete Verl</w:t>
            </w:r>
            <w:r w:rsidR="008E287F">
              <w:rPr>
                <w:rFonts w:ascii="Myriad Pro" w:hAnsi="Myriad Pro"/>
                <w:sz w:val="22"/>
                <w:lang w:eastAsia="ja-JP"/>
              </w:rPr>
              <w:t>ä</w:t>
            </w:r>
            <w:r>
              <w:rPr>
                <w:rFonts w:ascii="Myriad Pro" w:hAnsi="Myriad Pro" w:hint="eastAsia"/>
                <w:sz w:val="22"/>
                <w:lang w:eastAsia="ja-JP"/>
              </w:rPr>
              <w:t xml:space="preserve">ngerung </w:t>
            </w:r>
            <w:r w:rsidR="008E287F">
              <w:rPr>
                <w:rFonts w:ascii="Myriad Pro" w:hAnsi="Myriad Pro"/>
                <w:sz w:val="22"/>
                <w:lang w:eastAsia="ja-JP"/>
              </w:rPr>
              <w:t>einer Erlaubnis zur Arbeitnehmerüberlassung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422B4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D37E1C">
        <w:rPr>
          <w:rFonts w:ascii="Myriad Pro" w:hAnsi="Myriad Pro" w:hint="eastAsia"/>
          <w:sz w:val="22"/>
          <w:lang w:eastAsia="ja-JP"/>
        </w:rPr>
        <w:t>folgende Belege:</w:t>
      </w:r>
    </w:p>
    <w:p w:rsidR="00D37E1C" w:rsidRDefault="00D37E1C" w:rsidP="00D37E1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Ausgefüllt Antragsformular</w:t>
      </w:r>
    </w:p>
    <w:p w:rsidR="00D37E1C" w:rsidRDefault="00D37E1C" w:rsidP="00D37E1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Bescheinigung der Berufsgenossenschaft</w:t>
      </w:r>
    </w:p>
    <w:p w:rsidR="00D37E1C" w:rsidRDefault="00D37E1C" w:rsidP="00D37E1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Einverständniserklärung beim Finanzamt</w:t>
      </w:r>
    </w:p>
    <w:p w:rsidR="00D37E1C" w:rsidRDefault="00D37E1C" w:rsidP="00D37E1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Bescheinigung der Krankenkasse (Barmer GEK)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Es wäre sehr dankbar, wenn Sie diese Belege überprüfen, ob ich alle Belege vorbereiten konnte.</w:t>
      </w:r>
    </w:p>
    <w:p w:rsidR="000967CF" w:rsidRDefault="000803D1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Ich </w:t>
      </w:r>
      <w:r w:rsidR="00631DBF">
        <w:rPr>
          <w:rFonts w:ascii="Myriad Pro" w:hAnsi="Myriad Pro"/>
          <w:sz w:val="22"/>
        </w:rPr>
        <w:t>melde mich gegen</w:t>
      </w:r>
      <w:r w:rsidR="00DC245B">
        <w:rPr>
          <w:rFonts w:ascii="Myriad Pro" w:hAnsi="Myriad Pro"/>
          <w:sz w:val="22"/>
        </w:rPr>
        <w:t>1</w:t>
      </w:r>
      <w:r w:rsidR="00D37E1C">
        <w:rPr>
          <w:rFonts w:ascii="Myriad Pro" w:hAnsi="Myriad Pro"/>
          <w:sz w:val="22"/>
        </w:rPr>
        <w:t>3:3</w:t>
      </w:r>
      <w:r w:rsidR="00DC245B">
        <w:rPr>
          <w:rFonts w:ascii="Myriad Pro" w:hAnsi="Myriad Pro"/>
          <w:sz w:val="22"/>
        </w:rPr>
        <w:t xml:space="preserve">0. </w:t>
      </w: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z w:val="22"/>
          <w:lang w:val="en-US"/>
        </w:rPr>
        <w:t>PSE Personal Service Experts GmbH</w:t>
      </w: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 w:rsidRPr="00631DBF"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422B4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422B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111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1072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4</cp:revision>
  <cp:lastPrinted>2012-06-01T09:42:00Z</cp:lastPrinted>
  <dcterms:created xsi:type="dcterms:W3CDTF">2012-05-31T16:03:00Z</dcterms:created>
  <dcterms:modified xsi:type="dcterms:W3CDTF">2012-06-01T09:42:00Z</dcterms:modified>
</cp:coreProperties>
</file>